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05" w:rsidRDefault="00A63505" w:rsidP="00A63505">
      <w:pPr>
        <w:pStyle w:val="NoSpacing"/>
      </w:pPr>
      <w:r>
        <w:rPr>
          <w:u w:val="single"/>
        </w:rPr>
        <w:t>Geoffrey FERMER</w:t>
      </w:r>
      <w:r>
        <w:t xml:space="preserve">      (d.ca.1456)</w:t>
      </w:r>
    </w:p>
    <w:p w:rsidR="00A63505" w:rsidRDefault="00A63505" w:rsidP="00A63505">
      <w:pPr>
        <w:pStyle w:val="NoSpacing"/>
      </w:pPr>
    </w:p>
    <w:p w:rsidR="00A63505" w:rsidRDefault="00A63505" w:rsidP="00A63505">
      <w:pPr>
        <w:pStyle w:val="NoSpacing"/>
      </w:pPr>
    </w:p>
    <w:p w:rsidR="00A63505" w:rsidRDefault="00A63505" w:rsidP="00472084">
      <w:pPr>
        <w:pStyle w:val="NoSpacing"/>
      </w:pPr>
      <w:r>
        <w:t>16 Jun.</w:t>
      </w:r>
      <w:r>
        <w:tab/>
        <w:t>1440</w:t>
      </w:r>
      <w:r>
        <w:tab/>
        <w:t xml:space="preserve">Thomas </w:t>
      </w:r>
      <w:proofErr w:type="spellStart"/>
      <w:r>
        <w:t>Spryng</w:t>
      </w:r>
      <w:proofErr w:type="spellEnd"/>
      <w:r>
        <w:t xml:space="preserve"> of </w:t>
      </w:r>
      <w:proofErr w:type="spellStart"/>
      <w:r>
        <w:t>Lavenham</w:t>
      </w:r>
      <w:proofErr w:type="spellEnd"/>
      <w:r>
        <w:t>, Suffolk(q.v.), made him and executor</w:t>
      </w:r>
    </w:p>
    <w:p w:rsidR="00A63505" w:rsidRDefault="00A63505" w:rsidP="00472084">
      <w:pPr>
        <w:pStyle w:val="NoSpacing"/>
      </w:pPr>
      <w:r>
        <w:tab/>
      </w:r>
      <w:r>
        <w:tab/>
        <w:t xml:space="preserve">of his Will.   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p.40)</w:t>
      </w:r>
    </w:p>
    <w:p w:rsidR="00472084" w:rsidRDefault="00472084" w:rsidP="00472084">
      <w:pPr>
        <w:pStyle w:val="NoSpacing"/>
      </w:pPr>
      <w:r>
        <w:tab/>
        <w:t>1450</w:t>
      </w:r>
      <w:r>
        <w:tab/>
        <w:t>He made a plaint of debt against Robert Thorp of Needham(q.v.).</w:t>
      </w:r>
    </w:p>
    <w:p w:rsidR="00472084" w:rsidRDefault="00472084" w:rsidP="0047208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72084" w:rsidRDefault="00472084" w:rsidP="00472084">
      <w:pPr>
        <w:pStyle w:val="NoSpacing"/>
        <w:ind w:firstLine="720"/>
      </w:pPr>
      <w:r>
        <w:t>1456</w:t>
      </w:r>
      <w:r>
        <w:tab/>
      </w:r>
      <w:r>
        <w:t>He made his Will.</w:t>
      </w:r>
      <w:r>
        <w:t xml:space="preserve"> </w:t>
      </w:r>
      <w:r>
        <w:t>(</w:t>
      </w:r>
      <w:hyperlink r:id="rId8" w:history="1">
        <w:r>
          <w:rPr>
            <w:rStyle w:val="Hyperlink"/>
          </w:rPr>
          <w:t>http://nrocat.norfolk.gov.uk/</w:t>
        </w:r>
      </w:hyperlink>
      <w:r>
        <w:t xml:space="preserve"> NCC, will register, Neve, 78)</w:t>
      </w:r>
    </w:p>
    <w:p w:rsidR="00A63505" w:rsidRDefault="00A63505" w:rsidP="00A63505">
      <w:pPr>
        <w:pStyle w:val="NoSpacing"/>
      </w:pPr>
      <w:r>
        <w:t xml:space="preserve">     Apr.14</w:t>
      </w:r>
      <w:r w:rsidR="00472084">
        <w:t>56</w:t>
      </w:r>
      <w:r w:rsidR="00472084">
        <w:tab/>
        <w:t xml:space="preserve">His Will was proved.  </w:t>
      </w:r>
      <w:r w:rsidR="00472084">
        <w:t xml:space="preserve">(“Sudbury Wills” </w:t>
      </w:r>
      <w:proofErr w:type="spellStart"/>
      <w:proofErr w:type="gramStart"/>
      <w:r w:rsidR="00472084">
        <w:t>vol.I</w:t>
      </w:r>
      <w:proofErr w:type="spellEnd"/>
      <w:proofErr w:type="gramEnd"/>
      <w:r w:rsidR="00472084">
        <w:t xml:space="preserve"> p.40)</w:t>
      </w:r>
    </w:p>
    <w:p w:rsidR="00472084" w:rsidRDefault="00472084" w:rsidP="00A63505">
      <w:pPr>
        <w:pStyle w:val="NoSpacing"/>
      </w:pPr>
    </w:p>
    <w:p w:rsidR="00A63505" w:rsidRDefault="00A63505" w:rsidP="00A63505">
      <w:pPr>
        <w:pStyle w:val="NoSpacing"/>
      </w:pPr>
    </w:p>
    <w:p w:rsidR="00E47068" w:rsidRDefault="00A63505" w:rsidP="00A63505">
      <w:pPr>
        <w:pStyle w:val="NoSpacing"/>
      </w:pPr>
      <w:r>
        <w:t>23 September 2015</w:t>
      </w:r>
    </w:p>
    <w:p w:rsidR="00472084" w:rsidRPr="00C009D8" w:rsidRDefault="00472084" w:rsidP="00A63505">
      <w:pPr>
        <w:pStyle w:val="NoSpacing"/>
      </w:pPr>
      <w:r>
        <w:t>30 March 2017</w:t>
      </w:r>
      <w:bookmarkStart w:id="0" w:name="_GoBack"/>
      <w:bookmarkEnd w:id="0"/>
    </w:p>
    <w:sectPr w:rsidR="00472084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505" w:rsidRDefault="00A63505" w:rsidP="00920DE3">
      <w:pPr>
        <w:spacing w:after="0" w:line="240" w:lineRule="auto"/>
      </w:pPr>
      <w:r>
        <w:separator/>
      </w:r>
    </w:p>
  </w:endnote>
  <w:endnote w:type="continuationSeparator" w:id="0">
    <w:p w:rsidR="00A63505" w:rsidRDefault="00A635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505" w:rsidRDefault="00A63505" w:rsidP="00920DE3">
      <w:pPr>
        <w:spacing w:after="0" w:line="240" w:lineRule="auto"/>
      </w:pPr>
      <w:r>
        <w:separator/>
      </w:r>
    </w:p>
  </w:footnote>
  <w:footnote w:type="continuationSeparator" w:id="0">
    <w:p w:rsidR="00A63505" w:rsidRDefault="00A635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F5405"/>
    <w:multiLevelType w:val="hybridMultilevel"/>
    <w:tmpl w:val="F65CAC16"/>
    <w:lvl w:ilvl="0" w:tplc="DB2A791E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05"/>
    <w:rsid w:val="00120749"/>
    <w:rsid w:val="00472084"/>
    <w:rsid w:val="00624CAE"/>
    <w:rsid w:val="00920DE3"/>
    <w:rsid w:val="00A635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60105"/>
  <w15:docId w15:val="{8C6A55DD-171E-4285-8241-C983B98C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rsid w:val="004720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2015-09-23T19:40:00Z</dcterms:created>
  <dcterms:modified xsi:type="dcterms:W3CDTF">2017-03-30T10:38:00Z</dcterms:modified>
</cp:coreProperties>
</file>